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8A3BE1" w:rsidRDefault="00E70DB9" w:rsidP="009426B1">
      <w:pPr>
        <w:bidi/>
        <w:spacing w:after="0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</w:p>
    <w:p w:rsidR="00187D47" w:rsidRPr="00A76912" w:rsidRDefault="008C50F0" w:rsidP="0014332D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                          </w:t>
      </w:r>
      <w:bookmarkStart w:id="0" w:name="_GoBack"/>
      <w:bookmarkEnd w:id="0"/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9A1A8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14332D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1579A3" w:rsidRPr="008A3BE1" w:rsidRDefault="00187D47" w:rsidP="00875477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Option :</w:t>
      </w:r>
      <w:r w:rsidR="00E5135D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9A1A82" w:rsidRPr="007F2A3D">
        <w:rPr>
          <w:rFonts w:asciiTheme="majorBidi" w:hAnsiTheme="majorBidi" w:cstheme="majorBidi"/>
          <w:sz w:val="40"/>
          <w:szCs w:val="40"/>
        </w:rPr>
        <w:t xml:space="preserve">Algèbre et </w:t>
      </w:r>
      <w:r w:rsidR="009A1A82">
        <w:rPr>
          <w:rFonts w:asciiTheme="majorBidi" w:hAnsiTheme="majorBidi" w:cstheme="majorBidi"/>
          <w:sz w:val="40"/>
          <w:szCs w:val="40"/>
        </w:rPr>
        <w:t xml:space="preserve">mathématiques </w:t>
      </w:r>
      <w:r w:rsidR="00875477">
        <w:rPr>
          <w:rFonts w:asciiTheme="majorBidi" w:hAnsiTheme="majorBidi" w:cstheme="majorBidi"/>
          <w:sz w:val="40"/>
          <w:szCs w:val="40"/>
        </w:rPr>
        <w:t>discrètes</w:t>
      </w:r>
      <w:r w:rsidR="009A1A82">
        <w:rPr>
          <w:rFonts w:asciiTheme="majorBidi" w:hAnsiTheme="majorBidi" w:cstheme="majorBidi"/>
          <w:sz w:val="40"/>
          <w:szCs w:val="40"/>
        </w:rPr>
        <w:t xml:space="preserve"> </w:t>
      </w:r>
      <w:r w:rsidR="009A1A8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  <w:lang w:bidi="ar-DZ"/>
        </w:rPr>
      </w:pPr>
      <w:r w:rsidRPr="001E7677">
        <w:rPr>
          <w:rFonts w:asciiTheme="majorBidi" w:hAnsiTheme="majorBidi" w:cstheme="majorBidi"/>
          <w:b/>
          <w:bCs/>
          <w:sz w:val="40"/>
          <w:szCs w:val="40"/>
          <w:u w:val="single"/>
          <w:lang w:bidi="ar-DZ"/>
        </w:rPr>
        <w:t>Par</w:t>
      </w:r>
    </w:p>
    <w:p w:rsidR="001E7677" w:rsidRPr="001E7677" w:rsidRDefault="001E7677" w:rsidP="001E7677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  <w:rtl/>
          <w:lang w:bidi="ar-DZ"/>
        </w:rPr>
      </w:pPr>
    </w:p>
    <w:p w:rsidR="00E70DB9" w:rsidRPr="00EB112C" w:rsidRDefault="004873B4" w:rsidP="007A797D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EB112C">
        <w:rPr>
          <w:rFonts w:asciiTheme="majorBidi" w:hAnsiTheme="majorBidi" w:cstheme="majorBidi"/>
          <w:sz w:val="40"/>
          <w:szCs w:val="40"/>
        </w:rPr>
        <w:t xml:space="preserve">HAMOUDI </w:t>
      </w:r>
      <w:proofErr w:type="spellStart"/>
      <w:r w:rsidRPr="00EB112C">
        <w:rPr>
          <w:rFonts w:asciiTheme="majorBidi" w:hAnsiTheme="majorBidi" w:cstheme="majorBidi"/>
          <w:sz w:val="40"/>
          <w:szCs w:val="40"/>
        </w:rPr>
        <w:t>Hassiba</w:t>
      </w:r>
      <w:proofErr w:type="spellEnd"/>
    </w:p>
    <w:p w:rsidR="00CD3022" w:rsidRPr="008A3BE1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8A3BE1" w:rsidTr="009A1A82">
        <w:trPr>
          <w:trHeight w:val="1003"/>
        </w:trPr>
        <w:tc>
          <w:tcPr>
            <w:tcW w:w="9771" w:type="dxa"/>
          </w:tcPr>
          <w:p w:rsidR="008A3BE1" w:rsidRPr="00BA632E" w:rsidRDefault="009A1A82" w:rsidP="009A1A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52"/>
                <w:szCs w:val="52"/>
                <w:rtl/>
              </w:rPr>
            </w:pPr>
            <w:r w:rsidRPr="00BA632E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Arithmétique de </w:t>
            </w:r>
            <w:proofErr w:type="spellStart"/>
            <w:r w:rsidRPr="00BA632E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Nim</w:t>
            </w:r>
            <w:proofErr w:type="spellEnd"/>
            <w:r w:rsidRPr="00BA632E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et quelques applications</w:t>
            </w:r>
          </w:p>
        </w:tc>
      </w:tr>
    </w:tbl>
    <w:p w:rsidR="00E70DB9" w:rsidRPr="00D245DB" w:rsidRDefault="00D245DB" w:rsidP="00D245DB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</w:rPr>
      </w:pPr>
      <w:r>
        <w:rPr>
          <w:rFonts w:asciiTheme="majorBidi" w:hAnsiTheme="majorBidi" w:cstheme="majorBidi"/>
          <w:sz w:val="40"/>
          <w:szCs w:val="40"/>
        </w:rPr>
        <w:t>Date de soutenance : 19 </w:t>
      </w:r>
      <w:r w:rsidRPr="00D245DB">
        <w:rPr>
          <w:rFonts w:asciiTheme="majorBidi" w:hAnsiTheme="majorBidi" w:cstheme="majorBidi"/>
          <w:b/>
          <w:bCs/>
          <w:sz w:val="40"/>
          <w:szCs w:val="40"/>
        </w:rPr>
        <w:t>/</w:t>
      </w:r>
      <w:r>
        <w:rPr>
          <w:rFonts w:asciiTheme="majorBidi" w:hAnsiTheme="majorBidi" w:cstheme="majorBidi"/>
          <w:sz w:val="40"/>
          <w:szCs w:val="40"/>
        </w:rPr>
        <w:t>06</w:t>
      </w:r>
      <w:r w:rsidRPr="00D245DB">
        <w:rPr>
          <w:rFonts w:asciiTheme="majorBidi" w:hAnsiTheme="majorBidi" w:cstheme="majorBidi"/>
          <w:b/>
          <w:bCs/>
          <w:sz w:val="40"/>
          <w:szCs w:val="40"/>
        </w:rPr>
        <w:t>/</w:t>
      </w:r>
      <w:r>
        <w:rPr>
          <w:rFonts w:asciiTheme="majorBidi" w:hAnsiTheme="majorBidi" w:cstheme="majorBidi"/>
          <w:sz w:val="40"/>
          <w:szCs w:val="40"/>
        </w:rPr>
        <w:t>2018</w:t>
      </w:r>
    </w:p>
    <w:p w:rsidR="006D2F73" w:rsidRDefault="008A3BE1" w:rsidP="006D2F73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7A797D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Grilledutableau"/>
        <w:bidiVisual/>
        <w:tblW w:w="0" w:type="auto"/>
        <w:tblInd w:w="-35" w:type="dxa"/>
        <w:tblLook w:val="04A0" w:firstRow="1" w:lastRow="0" w:firstColumn="1" w:lastColumn="0" w:noHBand="0" w:noVBand="1"/>
      </w:tblPr>
      <w:tblGrid>
        <w:gridCol w:w="1984"/>
        <w:gridCol w:w="3119"/>
        <w:gridCol w:w="4710"/>
      </w:tblGrid>
      <w:tr w:rsidR="006D2F73" w:rsidTr="00DB06DB">
        <w:tc>
          <w:tcPr>
            <w:tcW w:w="1984" w:type="dxa"/>
          </w:tcPr>
          <w:p w:rsidR="006D2F73" w:rsidRPr="006D2F73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D2F73">
              <w:rPr>
                <w:rFonts w:asciiTheme="majorBidi" w:hAnsiTheme="majorBidi" w:cstheme="majorBidi"/>
                <w:sz w:val="32"/>
                <w:szCs w:val="32"/>
              </w:rPr>
              <w:t>Président</w:t>
            </w:r>
          </w:p>
        </w:tc>
        <w:tc>
          <w:tcPr>
            <w:tcW w:w="3119" w:type="dxa"/>
          </w:tcPr>
          <w:p w:rsidR="006D2F73" w:rsidRPr="006D2F73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Prof. 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Univ</w:t>
            </w:r>
            <w:proofErr w:type="spellEnd"/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 de M'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sila</w:t>
            </w:r>
            <w:proofErr w:type="spellEnd"/>
          </w:p>
        </w:tc>
        <w:tc>
          <w:tcPr>
            <w:tcW w:w="4710" w:type="dxa"/>
          </w:tcPr>
          <w:p w:rsidR="006D2F73" w:rsidRPr="000875EE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875EE">
              <w:rPr>
                <w:rFonts w:ascii="Times New Roman" w:hAnsi="Times New Roman" w:cs="Times New Roman"/>
                <w:sz w:val="32"/>
                <w:szCs w:val="32"/>
              </w:rPr>
              <w:t>Mr. Abdelmadjid BOUDAOUD</w:t>
            </w:r>
          </w:p>
        </w:tc>
      </w:tr>
      <w:tr w:rsidR="006D2F73" w:rsidRPr="006D2F73" w:rsidTr="00DB06DB">
        <w:tc>
          <w:tcPr>
            <w:tcW w:w="1984" w:type="dxa"/>
          </w:tcPr>
          <w:p w:rsidR="00AC576F" w:rsidRPr="00AC576F" w:rsidRDefault="00AC576F" w:rsidP="00AC576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AC576F">
              <w:rPr>
                <w:rFonts w:asciiTheme="majorBidi" w:hAnsiTheme="majorBidi" w:cstheme="majorBidi"/>
                <w:sz w:val="32"/>
                <w:szCs w:val="32"/>
              </w:rPr>
              <w:t>Rapporteur</w:t>
            </w:r>
          </w:p>
        </w:tc>
        <w:tc>
          <w:tcPr>
            <w:tcW w:w="3119" w:type="dxa"/>
          </w:tcPr>
          <w:p w:rsidR="006D2F73" w:rsidRPr="006D2F73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MCB. 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Univ</w:t>
            </w:r>
            <w:proofErr w:type="spellEnd"/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 de M'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sila</w:t>
            </w:r>
            <w:proofErr w:type="spellEnd"/>
            <w:r w:rsidRPr="006D2F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710" w:type="dxa"/>
          </w:tcPr>
          <w:p w:rsidR="006D2F73" w:rsidRPr="006D2F73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Mr. 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Nacer</w:t>
            </w:r>
            <w:proofErr w:type="spellEnd"/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 GHADBAN</w:t>
            </w:r>
          </w:p>
        </w:tc>
      </w:tr>
      <w:tr w:rsidR="006D2F73" w:rsidTr="00DB06DB">
        <w:tc>
          <w:tcPr>
            <w:tcW w:w="1984" w:type="dxa"/>
          </w:tcPr>
          <w:p w:rsidR="006D2F73" w:rsidRPr="00DB06DB" w:rsidRDefault="00DB06DB" w:rsidP="00DB06DB">
            <w:pPr>
              <w:tabs>
                <w:tab w:val="left" w:pos="233"/>
                <w:tab w:val="right" w:pos="1733"/>
              </w:tabs>
              <w:bidi/>
              <w:spacing w:line="360" w:lineRule="auto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Examinateur </w:t>
            </w:r>
          </w:p>
        </w:tc>
        <w:tc>
          <w:tcPr>
            <w:tcW w:w="3119" w:type="dxa"/>
          </w:tcPr>
          <w:p w:rsidR="006D2F73" w:rsidRPr="006D2F73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MAA. 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Univ</w:t>
            </w:r>
            <w:proofErr w:type="spellEnd"/>
            <w:r w:rsidRPr="006D2F73">
              <w:rPr>
                <w:rFonts w:asciiTheme="majorBidi" w:hAnsiTheme="majorBidi" w:cstheme="majorBidi"/>
                <w:sz w:val="32"/>
                <w:szCs w:val="32"/>
              </w:rPr>
              <w:t xml:space="preserve"> de M'</w:t>
            </w:r>
            <w:proofErr w:type="spellStart"/>
            <w:r w:rsidRPr="006D2F73">
              <w:rPr>
                <w:rFonts w:asciiTheme="majorBidi" w:hAnsiTheme="majorBidi" w:cstheme="majorBidi"/>
                <w:sz w:val="32"/>
                <w:szCs w:val="32"/>
              </w:rPr>
              <w:t>sila</w:t>
            </w:r>
            <w:proofErr w:type="spellEnd"/>
          </w:p>
        </w:tc>
        <w:tc>
          <w:tcPr>
            <w:tcW w:w="4710" w:type="dxa"/>
          </w:tcPr>
          <w:p w:rsidR="006D2F73" w:rsidRPr="006D2F73" w:rsidRDefault="006D2F73" w:rsidP="006D2F73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6D2F73">
              <w:rPr>
                <w:rFonts w:asciiTheme="majorBidi" w:hAnsiTheme="majorBidi" w:cstheme="majorBidi"/>
                <w:sz w:val="32"/>
                <w:szCs w:val="32"/>
              </w:rPr>
              <w:t>Mr. Lakhdar HEBOUB</w:t>
            </w:r>
          </w:p>
        </w:tc>
      </w:tr>
    </w:tbl>
    <w:p w:rsidR="001342BF" w:rsidRDefault="001342BF" w:rsidP="001342BF">
      <w:pPr>
        <w:bidi/>
        <w:spacing w:after="0"/>
        <w:rPr>
          <w:rFonts w:asciiTheme="majorBidi" w:hAnsiTheme="majorBidi" w:cstheme="majorBidi"/>
          <w:sz w:val="36"/>
          <w:szCs w:val="36"/>
        </w:rPr>
      </w:pPr>
    </w:p>
    <w:p w:rsidR="00AC576F" w:rsidRPr="008A3BE1" w:rsidRDefault="00AC576F" w:rsidP="00AC576F">
      <w:pPr>
        <w:bidi/>
        <w:spacing w:after="0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CD3022" w:rsidRPr="00842597" w:rsidRDefault="00A76912" w:rsidP="009A1A8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  <w:sectPr w:rsidR="00CD3022" w:rsidRPr="00842597" w:rsidSect="00CD3022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9A1A82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="00F4619D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2018</w:t>
      </w:r>
    </w:p>
    <w:p w:rsidR="00F4619D" w:rsidRPr="001342BF" w:rsidRDefault="00F4619D" w:rsidP="00F4619D">
      <w:pPr>
        <w:tabs>
          <w:tab w:val="left" w:pos="2462"/>
        </w:tabs>
        <w:bidi/>
        <w:rPr>
          <w:rFonts w:ascii="Traditional Arabic" w:hAnsi="Traditional Arabic" w:cs="Traditional Arabic"/>
          <w:sz w:val="32"/>
          <w:szCs w:val="32"/>
        </w:rPr>
      </w:pPr>
    </w:p>
    <w:sectPr w:rsidR="00F4619D" w:rsidRPr="001342BF" w:rsidSect="008A3BE1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C7" w:rsidRDefault="00D129C7" w:rsidP="00F373A7">
      <w:pPr>
        <w:spacing w:after="0" w:line="240" w:lineRule="auto"/>
      </w:pPr>
      <w:r>
        <w:separator/>
      </w:r>
    </w:p>
  </w:endnote>
  <w:endnote w:type="continuationSeparator" w:id="0">
    <w:p w:rsidR="00D129C7" w:rsidRDefault="00D129C7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C7" w:rsidRDefault="00D129C7" w:rsidP="00F373A7">
      <w:pPr>
        <w:spacing w:after="0" w:line="240" w:lineRule="auto"/>
      </w:pPr>
      <w:r>
        <w:separator/>
      </w:r>
    </w:p>
  </w:footnote>
  <w:footnote w:type="continuationSeparator" w:id="0">
    <w:p w:rsidR="00D129C7" w:rsidRDefault="00D129C7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</w:rPr>
      <w:drawing>
        <wp:anchor distT="0" distB="0" distL="114300" distR="114300" simplePos="0" relativeHeight="251669504" behindDoc="1" locked="0" layoutInCell="1" allowOverlap="1" wp14:anchorId="4355B1F4" wp14:editId="4998A340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</w:rPr>
      <w:drawing>
        <wp:anchor distT="0" distB="0" distL="114300" distR="114300" simplePos="0" relativeHeight="251670528" behindDoc="1" locked="0" layoutInCell="1" allowOverlap="1" wp14:anchorId="7FBB9E45" wp14:editId="5BB3BCF8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</w:t>
    </w:r>
    <w:r w:rsidR="001579A3" w:rsidRPr="00CB4340">
      <w:rPr>
        <w:rFonts w:ascii="Times New Roman" w:hAnsi="Times New Roman" w:cs="Times New Roman" w:hint="cs"/>
        <w:b/>
        <w:bCs/>
        <w:sz w:val="28"/>
        <w:szCs w:val="28"/>
        <w:rtl/>
      </w:rPr>
      <w:t xml:space="preserve"> </w:t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</w:rPr>
      <w:drawing>
        <wp:anchor distT="0" distB="0" distL="114300" distR="114300" simplePos="0" relativeHeight="251668480" behindDoc="1" locked="0" layoutInCell="1" allowOverlap="1" wp14:anchorId="19655255" wp14:editId="5F14515B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40"/>
    <w:rsid w:val="0002445E"/>
    <w:rsid w:val="00047788"/>
    <w:rsid w:val="000751D3"/>
    <w:rsid w:val="000838EF"/>
    <w:rsid w:val="000875EE"/>
    <w:rsid w:val="001020CC"/>
    <w:rsid w:val="0010645A"/>
    <w:rsid w:val="0011655B"/>
    <w:rsid w:val="00122FB9"/>
    <w:rsid w:val="00130D5E"/>
    <w:rsid w:val="001342BF"/>
    <w:rsid w:val="0014332D"/>
    <w:rsid w:val="00146B9C"/>
    <w:rsid w:val="001579A3"/>
    <w:rsid w:val="00187D47"/>
    <w:rsid w:val="00192D36"/>
    <w:rsid w:val="001A68E1"/>
    <w:rsid w:val="001E7677"/>
    <w:rsid w:val="001E76A8"/>
    <w:rsid w:val="002050AE"/>
    <w:rsid w:val="002563D8"/>
    <w:rsid w:val="003103B9"/>
    <w:rsid w:val="00345650"/>
    <w:rsid w:val="003A4E80"/>
    <w:rsid w:val="003D4001"/>
    <w:rsid w:val="003F586C"/>
    <w:rsid w:val="004310CD"/>
    <w:rsid w:val="0044608D"/>
    <w:rsid w:val="004873B4"/>
    <w:rsid w:val="00502806"/>
    <w:rsid w:val="005028AF"/>
    <w:rsid w:val="005F2408"/>
    <w:rsid w:val="00615535"/>
    <w:rsid w:val="006333C8"/>
    <w:rsid w:val="006470AC"/>
    <w:rsid w:val="00685010"/>
    <w:rsid w:val="006927E9"/>
    <w:rsid w:val="006A040C"/>
    <w:rsid w:val="006A7247"/>
    <w:rsid w:val="006D2F73"/>
    <w:rsid w:val="007A797D"/>
    <w:rsid w:val="007D024D"/>
    <w:rsid w:val="00815230"/>
    <w:rsid w:val="00820866"/>
    <w:rsid w:val="00842597"/>
    <w:rsid w:val="00856353"/>
    <w:rsid w:val="00862C09"/>
    <w:rsid w:val="00875477"/>
    <w:rsid w:val="008A3BE1"/>
    <w:rsid w:val="008C50F0"/>
    <w:rsid w:val="00931CDE"/>
    <w:rsid w:val="009418A5"/>
    <w:rsid w:val="009424F1"/>
    <w:rsid w:val="009426B1"/>
    <w:rsid w:val="00945527"/>
    <w:rsid w:val="00966A50"/>
    <w:rsid w:val="009A1A82"/>
    <w:rsid w:val="009C003F"/>
    <w:rsid w:val="009C3915"/>
    <w:rsid w:val="009F79EE"/>
    <w:rsid w:val="00A40DA9"/>
    <w:rsid w:val="00A654DC"/>
    <w:rsid w:val="00A73EE8"/>
    <w:rsid w:val="00A76912"/>
    <w:rsid w:val="00A86196"/>
    <w:rsid w:val="00AC576F"/>
    <w:rsid w:val="00AD1A6D"/>
    <w:rsid w:val="00AE0530"/>
    <w:rsid w:val="00AF4FE4"/>
    <w:rsid w:val="00B709D5"/>
    <w:rsid w:val="00BA632E"/>
    <w:rsid w:val="00BB02F8"/>
    <w:rsid w:val="00BE464D"/>
    <w:rsid w:val="00BE7F98"/>
    <w:rsid w:val="00C723C7"/>
    <w:rsid w:val="00CA0FC8"/>
    <w:rsid w:val="00CB3C30"/>
    <w:rsid w:val="00CB4340"/>
    <w:rsid w:val="00CD3022"/>
    <w:rsid w:val="00CD4A30"/>
    <w:rsid w:val="00CD52E8"/>
    <w:rsid w:val="00CE3D7A"/>
    <w:rsid w:val="00D129C7"/>
    <w:rsid w:val="00D16263"/>
    <w:rsid w:val="00D245DB"/>
    <w:rsid w:val="00D32033"/>
    <w:rsid w:val="00D950D5"/>
    <w:rsid w:val="00DB06DB"/>
    <w:rsid w:val="00E057E8"/>
    <w:rsid w:val="00E242B9"/>
    <w:rsid w:val="00E338FF"/>
    <w:rsid w:val="00E5135D"/>
    <w:rsid w:val="00E70DB9"/>
    <w:rsid w:val="00EB112C"/>
    <w:rsid w:val="00ED0F17"/>
    <w:rsid w:val="00F234CF"/>
    <w:rsid w:val="00F373A7"/>
    <w:rsid w:val="00F4619D"/>
    <w:rsid w:val="00F63E17"/>
    <w:rsid w:val="00F9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7A9B-B86E-40B4-827C-6537CF21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42</TotalTime>
  <Pages>2</Pages>
  <Words>85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hassiba</cp:lastModifiedBy>
  <cp:revision>14</cp:revision>
  <cp:lastPrinted>2016-05-16T11:36:00Z</cp:lastPrinted>
  <dcterms:created xsi:type="dcterms:W3CDTF">2018-06-07T14:16:00Z</dcterms:created>
  <dcterms:modified xsi:type="dcterms:W3CDTF">2018-06-24T06:51:00Z</dcterms:modified>
</cp:coreProperties>
</file>